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308049</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B requirements</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8.26.2.4</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textAlignment w:val="baseline"/>
        <w:rPr>
          <w:rFonts w:hint="default"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B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4"/>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sz w:val="22"/>
          <w:szCs w:val="22"/>
          <w:lang w:val="en-US" w:eastAsia="zh-CN"/>
        </w:rPr>
      </w:pPr>
      <w:r>
        <w:rPr>
          <w:rFonts w:hint="eastAsia" w:eastAsia="宋体"/>
          <w:sz w:val="22"/>
          <w:szCs w:val="22"/>
          <w:lang w:val="en-US" w:eastAsia="zh-CN"/>
        </w:rPr>
        <w:t>In #98e meeting, we discussed whether to remove NW B requirements in R18 or not [3]. Majority companies would like to remove Network B requirement in R18, however some companies do not agree. There is no consensus on it. Rapporteur thinks that we can leave it as RAN4 now. The outcomes of discussion on NW B requirements in the last meeting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4-1-2: Network B requirements framework</w:t>
            </w:r>
          </w:p>
          <w:p>
            <w:pPr>
              <w:pStyle w:val="70"/>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P1: Framework of idle/inactive mode RRM requirements for NR-U can be used as starting point to accommodate MUSIM gap cancellation. </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P2: </w:t>
            </w:r>
            <w:r>
              <w:rPr>
                <w:rFonts w:hint="eastAsia"/>
                <w:color w:val="000000" w:themeColor="text1"/>
                <w14:textFill>
                  <w14:solidFill>
                    <w14:schemeClr w14:val="tx1"/>
                  </w14:solidFill>
                </w14:textFill>
              </w:rPr>
              <w:t>The measurement/cell reselection requirements in IDLE</w:t>
            </w:r>
            <w:r>
              <w:rPr>
                <w:color w:val="000000" w:themeColor="text1"/>
                <w14:textFill>
                  <w14:solidFill>
                    <w14:schemeClr w14:val="tx1"/>
                  </w14:solidFill>
                </w14:textFill>
              </w:rPr>
              <w:t>/inactive</w:t>
            </w:r>
            <w:r>
              <w:rPr>
                <w:rFonts w:hint="eastAsia"/>
                <w:color w:val="000000" w:themeColor="text1"/>
                <w14:textFill>
                  <w14:solidFill>
                    <w14:schemeClr w14:val="tx1"/>
                  </w14:solidFill>
                </w14:textFill>
              </w:rPr>
              <w:t xml:space="preserve"> mode for NW B could reuse the existing </w:t>
            </w:r>
            <w:r>
              <w:rPr>
                <w:color w:val="000000" w:themeColor="text1"/>
                <w14:textFill>
                  <w14:solidFill>
                    <w14:schemeClr w14:val="tx1"/>
                  </w14:solidFill>
                </w14:textFill>
              </w:rPr>
              <w:t xml:space="preserve">idle/inactive </w:t>
            </w:r>
            <w:r>
              <w:rPr>
                <w:rFonts w:hint="eastAsia"/>
                <w:color w:val="000000" w:themeColor="text1"/>
                <w14:textFill>
                  <w14:solidFill>
                    <w14:schemeClr w14:val="tx1"/>
                  </w14:solidFill>
                </w14:textFill>
              </w:rPr>
              <w:t xml:space="preserve">requirements as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 xml:space="preserve">baseline </w:t>
            </w:r>
            <w:r>
              <w:rPr>
                <w:color w:val="000000" w:themeColor="text1"/>
                <w14:textFill>
                  <w14:solidFill>
                    <w14:schemeClr w14:val="tx1"/>
                  </w14:solidFill>
                </w14:textFill>
              </w:rPr>
              <w:t>(Qualcomm xiaomi CMCC ZTE Huawei Ericsson vivo Nokia oppo)</w:t>
            </w:r>
          </w:p>
          <w:p>
            <w:pPr>
              <w:pStyle w:val="70"/>
              <w:numPr>
                <w:ilvl w:val="2"/>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P2-1: W</w:t>
            </w:r>
            <w:r>
              <w:rPr>
                <w:rFonts w:hint="eastAsia"/>
                <w:color w:val="000000" w:themeColor="text1"/>
                <w14:textFill>
                  <w14:solidFill>
                    <w14:schemeClr w14:val="tx1"/>
                  </w14:solidFill>
                </w14:textFill>
              </w:rPr>
              <w:t>ith DRX cycle replaced by max(DRX cycle, MGRP_max), where MGRP_max is the maximum MGRP among all configured MUSIM gaps</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F</w:t>
            </w:r>
            <w:r>
              <w:rPr>
                <w:color w:val="000000" w:themeColor="text1"/>
                <w14:textFill>
                  <w14:solidFill>
                    <w14:schemeClr w14:val="tx1"/>
                  </w14:solidFill>
                </w14:textFill>
              </w:rPr>
              <w:t>FS other adaptation (Qualcomm vivo Xiaomi Huawei)</w:t>
            </w:r>
          </w:p>
          <w:p>
            <w:pPr>
              <w:pStyle w:val="70"/>
              <w:numPr>
                <w:ilvl w:val="2"/>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P2-2: DRX cycle is replaced by max(DRX cycle, MGRP); For MUSIM gaps repetition period = 5120ms, requirements need to be added. (CMCC ZTE)</w:t>
            </w:r>
          </w:p>
          <w:p>
            <w:pPr>
              <w:pStyle w:val="70"/>
              <w:numPr>
                <w:ilvl w:val="2"/>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P2-3: When RAN4 reuses </w:t>
            </w:r>
            <w:r>
              <w:rPr>
                <w:rFonts w:hint="eastAsia"/>
                <w:color w:val="000000" w:themeColor="text1"/>
                <w14:textFill>
                  <w14:solidFill>
                    <w14:schemeClr w14:val="tx1"/>
                  </w14:solidFill>
                </w14:textFill>
              </w:rPr>
              <w:t>existing</w:t>
            </w:r>
            <w:r>
              <w:rPr>
                <w:color w:val="000000" w:themeColor="text1"/>
                <w14:textFill>
                  <w14:solidFill>
                    <w14:schemeClr w14:val="tx1"/>
                  </w14:solidFill>
                </w14:textFill>
              </w:rPr>
              <w:t xml:space="preserve"> IDLE mode cell reselection requirements for NW-B, the UE shall request MUSIM gaps with MGRP larger than 160ms when NW-B configures DRX cycle larger than 640ms (Ericsson)</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P3: The existing UE idle mode measurement and accuracy requirements can be re-used for Network B measurement requirements. (Nokia)</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A</w:t>
            </w:r>
            <w:r>
              <w:rPr>
                <w:rFonts w:hint="eastAsia" w:eastAsiaTheme="minorEastAsia"/>
                <w:i/>
                <w:color w:val="000000" w:themeColor="text1"/>
                <w:lang w:val="en-US" w:eastAsia="zh-CN"/>
                <w14:textFill>
                  <w14:solidFill>
                    <w14:schemeClr w14:val="tx1"/>
                  </w14:solidFill>
                </w14:textFill>
              </w:rPr>
              <w:t>greements</w:t>
            </w:r>
            <w:r>
              <w:rPr>
                <w:rFonts w:eastAsiaTheme="minorEastAsia"/>
                <w:i/>
                <w:color w:val="000000" w:themeColor="text1"/>
                <w:lang w:val="en-US" w:eastAsia="zh-CN"/>
                <w14:textFill>
                  <w14:solidFill>
                    <w14:schemeClr w14:val="tx1"/>
                  </w14:solidFill>
                </w14:textFill>
              </w:rPr>
              <w:t xml:space="preserve"> (1</w:t>
            </w:r>
            <w:r>
              <w:rPr>
                <w:rFonts w:eastAsiaTheme="minorEastAsia"/>
                <w:i/>
                <w:color w:val="000000" w:themeColor="text1"/>
                <w:vertAlign w:val="superscript"/>
                <w:lang w:val="en-US" w:eastAsia="zh-CN"/>
                <w14:textFill>
                  <w14:solidFill>
                    <w14:schemeClr w14:val="tx1"/>
                  </w14:solidFill>
                </w14:textFill>
              </w:rPr>
              <w:t>st</w:t>
            </w:r>
            <w:r>
              <w:rPr>
                <w:rFonts w:eastAsiaTheme="minorEastAsia"/>
                <w:i/>
                <w:color w:val="000000" w:themeColor="text1"/>
                <w:lang w:val="en-US" w:eastAsia="zh-CN"/>
                <w14:textFill>
                  <w14:solidFill>
                    <w14:schemeClr w14:val="tx1"/>
                  </w14:solidFill>
                </w14:textFill>
              </w:rPr>
              <w:t xml:space="preserve"> round)</w:t>
            </w:r>
            <w:r>
              <w:rPr>
                <w:rFonts w:hint="eastAsia" w:eastAsiaTheme="minorEastAsia"/>
                <w:i/>
                <w:color w:val="000000" w:themeColor="text1"/>
                <w:lang w:val="en-US" w:eastAsia="zh-CN"/>
                <w14:textFill>
                  <w14:solidFill>
                    <w14:schemeClr w14:val="tx1"/>
                  </w14:solidFill>
                </w14:textFill>
              </w:rPr>
              <w:t>:</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P2</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p>
          <w:p>
            <w:pPr>
              <w:rPr>
                <w:rFonts w:eastAsiaTheme="minorEastAsia"/>
                <w:lang w:eastAsia="zh-CN"/>
              </w:rPr>
            </w:pPr>
            <w:r>
              <w:rPr>
                <w:rFonts w:eastAsiaTheme="minorEastAsia"/>
                <w:i/>
                <w:color w:val="000000" w:themeColor="text1"/>
                <w:lang w:val="en-US" w:eastAsia="zh-CN"/>
                <w14:textFill>
                  <w14:solidFill>
                    <w14:schemeClr w14:val="tx1"/>
                  </w14:solidFill>
                </w14:textFill>
              </w:rPr>
              <w:t>Recommendations: Continue discussion P2-1; P2-2 and P2-3 and P3</w:t>
            </w:r>
          </w:p>
        </w:tc>
      </w:tr>
    </w:tbl>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From a network perspective, any network may be NW B. We unanimously agreed in the last meeting that its requirements need to be defined, but there are related limitations, as stated in the agreements above. Based on the above limitations, it can be seen that defining NWB's requirements is a relatively conventional scenario without gap collisions or discards, and this is only to ensure mobility performance.</w:t>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hint="default"/>
          <w:lang w:val="en-US" w:eastAsia="zh-CN"/>
        </w:rPr>
        <w:drawing>
          <wp:inline distT="0" distB="0" distL="114300" distR="114300">
            <wp:extent cx="4136390" cy="1094105"/>
            <wp:effectExtent l="0" t="0" r="8890" b="0"/>
            <wp:docPr id="1" name="图片 1" descr="NW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W B"/>
                    <pic:cNvPicPr>
                      <a:picLocks noChangeAspect="1"/>
                    </pic:cNvPicPr>
                  </pic:nvPicPr>
                  <pic:blipFill>
                    <a:blip r:embed="rId6"/>
                    <a:stretch>
                      <a:fillRect/>
                    </a:stretch>
                  </pic:blipFill>
                  <pic:spPr>
                    <a:xfrm>
                      <a:off x="0" y="0"/>
                      <a:ext cx="4136390" cy="1094105"/>
                    </a:xfrm>
                    <a:prstGeom prst="rect">
                      <a:avLst/>
                    </a:prstGeom>
                  </pic:spPr>
                </pic:pic>
              </a:graphicData>
            </a:graphic>
          </wp:inline>
        </w:drawing>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lang w:val="en-US" w:eastAsia="zh-CN"/>
        </w:rPr>
        <w:t>Figure 1 the connection between the NW A and NW B</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iCs/>
          <w:sz w:val="22"/>
          <w:szCs w:val="22"/>
          <w:lang w:val="en-US" w:eastAsia="zh-CN"/>
        </w:rPr>
      </w:pPr>
      <w:r>
        <w:rPr>
          <w:rFonts w:hint="eastAsia"/>
          <w:iCs/>
          <w:sz w:val="22"/>
          <w:szCs w:val="22"/>
          <w:lang w:val="en-US" w:eastAsia="zh-CN"/>
        </w:rPr>
        <w:t xml:space="preserve">As the figure shown that the connection between the NW A and NW B, </w:t>
      </w:r>
      <w:r>
        <w:rPr>
          <w:iCs/>
          <w:sz w:val="22"/>
          <w:szCs w:val="22"/>
        </w:rPr>
        <w:t>when the UE’s SIM A is in RRC connected state in NW A while the UE’s SIM B is in RRC Idle or RRC Inactive in NW B,</w:t>
      </w:r>
      <w:r>
        <w:rPr>
          <w:rFonts w:hint="eastAsia"/>
          <w:iCs/>
          <w:sz w:val="22"/>
          <w:szCs w:val="22"/>
          <w:lang w:val="en-US" w:eastAsia="zh-CN"/>
        </w:rPr>
        <w:t xml:space="preserve"> UE will send UAI to the network requesting the gap information allocated by the network. Upon receiving the gap configured by network A, UE will go to network B to perform corresponding operations (such as paging, SI reading, measurement, etc.). During this period, UE and network A will remain connected. However, when the UE is in NW B</w:t>
      </w:r>
      <w:r>
        <w:rPr>
          <w:rFonts w:hint="default"/>
          <w:iCs/>
          <w:sz w:val="22"/>
          <w:szCs w:val="22"/>
          <w:lang w:val="en-US" w:eastAsia="zh-CN"/>
        </w:rPr>
        <w:t>’</w:t>
      </w:r>
      <w:r>
        <w:rPr>
          <w:rFonts w:hint="eastAsia"/>
          <w:iCs/>
          <w:sz w:val="22"/>
          <w:szCs w:val="22"/>
          <w:lang w:val="en-US" w:eastAsia="zh-CN"/>
        </w:rPr>
        <w:t>s Idle mode, UE shall do the measurement in order to avoiding the change of cell or channels, if UE doesn</w:t>
      </w:r>
      <w:r>
        <w:rPr>
          <w:rFonts w:hint="default"/>
          <w:iCs/>
          <w:sz w:val="22"/>
          <w:szCs w:val="22"/>
          <w:lang w:val="en-US" w:eastAsia="zh-CN"/>
        </w:rPr>
        <w:t>’</w:t>
      </w:r>
      <w:r>
        <w:rPr>
          <w:rFonts w:hint="eastAsia"/>
          <w:iCs/>
          <w:sz w:val="22"/>
          <w:szCs w:val="22"/>
          <w:lang w:val="en-US" w:eastAsia="zh-CN"/>
        </w:rPr>
        <w:t>t perform cell re-selection right now, UE maybe still in the poor serving cell and the paging for cell re-selection will be missed. Based on above, it is necessary for us to define the requirements for NW B to guarantee the better serving cell switching. Because of the defining requirements</w:t>
      </w:r>
      <w:r>
        <w:rPr>
          <w:rFonts w:hint="default"/>
          <w:iCs/>
          <w:sz w:val="22"/>
          <w:szCs w:val="22"/>
          <w:lang w:val="en-US" w:eastAsia="zh-CN"/>
        </w:rPr>
        <w:t>’</w:t>
      </w:r>
      <w:r>
        <w:rPr>
          <w:rFonts w:hint="eastAsia"/>
          <w:iCs/>
          <w:sz w:val="22"/>
          <w:szCs w:val="22"/>
          <w:lang w:val="en-US" w:eastAsia="zh-CN"/>
        </w:rPr>
        <w:t xml:space="preserve"> limitations, the legacy requirements shall be as the baseline or starting point instead of using it directly:</w:t>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eastAsia="宋体"/>
          <w:sz w:val="20"/>
        </w:rPr>
      </w:pPr>
      <w:r>
        <w:rPr>
          <w:rFonts w:eastAsia="宋体"/>
          <w:sz w:val="20"/>
        </w:rPr>
        <w:drawing>
          <wp:inline distT="0" distB="0" distL="0" distR="0">
            <wp:extent cx="3745865" cy="1986915"/>
            <wp:effectExtent l="0" t="0" r="3175" b="9525"/>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45865" cy="1986915"/>
                    </a:xfrm>
                    <a:prstGeom prst="rect">
                      <a:avLst/>
                    </a:prstGeom>
                    <a:noFill/>
                    <a:ln>
                      <a:noFill/>
                    </a:ln>
                  </pic:spPr>
                </pic:pic>
              </a:graphicData>
            </a:graphic>
          </wp:inline>
        </w:drawing>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sz w:val="20"/>
          <w:lang w:val="en-US" w:eastAsia="zh-CN"/>
        </w:rPr>
      </w:pPr>
      <w:r>
        <w:rPr>
          <w:rFonts w:hint="eastAsia" w:eastAsia="宋体"/>
          <w:sz w:val="20"/>
          <w:lang w:val="en-US" w:eastAsia="zh-CN"/>
        </w:rPr>
        <w:t>Figure 2 DRX cycle for MUSIM</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lang w:val="en-US" w:eastAsia="zh-CN"/>
        </w:rPr>
      </w:pPr>
      <w:r>
        <w:rPr>
          <w:rFonts w:ascii="Times New Roman" w:hAnsi="Times New Roman"/>
          <w:sz w:val="20"/>
          <w:szCs w:val="20"/>
        </w:rPr>
        <w:t xml:space="preserve">In existing cell re-slection requirments, only DRX cycle is in use. However, NW B measurement is performed based on MUSIM gaps configured by NW A. While for MUSIM gaps, the repetition period could be up to 5120ms, in </w:t>
      </w:r>
      <w:r>
        <w:rPr>
          <w:rFonts w:hint="eastAsia"/>
          <w:sz w:val="20"/>
          <w:szCs w:val="20"/>
          <w:lang w:eastAsia="zh-CN"/>
        </w:rPr>
        <w:t>detail</w:t>
      </w:r>
      <w:r>
        <w:rPr>
          <w:rFonts w:ascii="Times New Roman" w:hAnsi="Times New Roman"/>
          <w:sz w:val="20"/>
          <w:szCs w:val="20"/>
        </w:rPr>
        <w:t xml:space="preserve">, the candidate values are </w:t>
      </w:r>
      <w:r>
        <w:rPr>
          <w:rFonts w:ascii="Times New Roman" w:hAnsi="Times New Roman"/>
          <w:sz w:val="20"/>
          <w:szCs w:val="20"/>
          <w:highlight w:val="yellow"/>
        </w:rPr>
        <w:t>{20, 40, 80, 160, 320, 640, 1280, 2560, 5120}</w:t>
      </w:r>
      <w:r>
        <w:rPr>
          <w:rFonts w:ascii="Times New Roman" w:hAnsi="Times New Roman"/>
          <w:sz w:val="20"/>
          <w:szCs w:val="20"/>
        </w:rPr>
        <w:t xml:space="preserve">. So DRX cycle need to be replaced by max(DRX cycle, MGRP). Another issue is that in existing cell re-slection requirments only DRX cycle = </w:t>
      </w:r>
      <w:r>
        <w:rPr>
          <w:rFonts w:ascii="Times New Roman" w:hAnsi="Times New Roman"/>
          <w:sz w:val="20"/>
          <w:szCs w:val="20"/>
          <w:highlight w:val="yellow"/>
        </w:rPr>
        <w:t>320</w:t>
      </w:r>
      <w:r>
        <w:rPr>
          <w:rFonts w:hint="eastAsia" w:ascii="Times New Roman" w:hAnsi="Times New Roman"/>
          <w:sz w:val="20"/>
          <w:szCs w:val="20"/>
          <w:highlight w:val="yellow"/>
        </w:rPr>
        <w:t>/6</w:t>
      </w:r>
      <w:r>
        <w:rPr>
          <w:rFonts w:ascii="Times New Roman" w:hAnsi="Times New Roman"/>
          <w:sz w:val="20"/>
          <w:szCs w:val="20"/>
          <w:highlight w:val="yellow"/>
        </w:rPr>
        <w:t>40</w:t>
      </w:r>
      <w:r>
        <w:rPr>
          <w:rFonts w:hint="eastAsia" w:ascii="Times New Roman" w:hAnsi="Times New Roman"/>
          <w:sz w:val="20"/>
          <w:szCs w:val="20"/>
          <w:highlight w:val="yellow"/>
        </w:rPr>
        <w:t>/1</w:t>
      </w:r>
      <w:r>
        <w:rPr>
          <w:rFonts w:ascii="Times New Roman" w:hAnsi="Times New Roman"/>
          <w:sz w:val="20"/>
          <w:szCs w:val="20"/>
          <w:highlight w:val="yellow"/>
        </w:rPr>
        <w:t>280</w:t>
      </w:r>
      <w:r>
        <w:rPr>
          <w:rFonts w:hint="eastAsia" w:ascii="Times New Roman" w:hAnsi="Times New Roman"/>
          <w:sz w:val="20"/>
          <w:szCs w:val="20"/>
          <w:highlight w:val="yellow"/>
        </w:rPr>
        <w:t>/2</w:t>
      </w:r>
      <w:r>
        <w:rPr>
          <w:rFonts w:ascii="Times New Roman" w:hAnsi="Times New Roman"/>
          <w:sz w:val="20"/>
          <w:szCs w:val="20"/>
          <w:highlight w:val="yellow"/>
        </w:rPr>
        <w:t>560</w:t>
      </w:r>
      <w:r>
        <w:rPr>
          <w:rFonts w:ascii="Times New Roman" w:hAnsi="Times New Roman"/>
          <w:sz w:val="20"/>
          <w:szCs w:val="20"/>
        </w:rPr>
        <w:t xml:space="preserve"> are considered, while for MUSIM gaps, the maximum repetition period could be 5120ms, it is necessary to discuss how to define requirements for this case</w:t>
      </w:r>
      <w:r>
        <w:rPr>
          <w:rFonts w:hint="eastAsia" w:ascii="Times New Roman" w:hAnsi="Times New Roman"/>
          <w:sz w:val="20"/>
          <w:szCs w:val="20"/>
          <w:lang w:val="en-US" w:eastAsia="zh-CN"/>
        </w:rPr>
        <w:t>.</w:t>
      </w:r>
      <w:r>
        <w:rPr>
          <w:rFonts w:hint="eastAsia"/>
          <w:sz w:val="20"/>
          <w:szCs w:val="20"/>
          <w:lang w:val="en-US" w:eastAsia="zh-CN"/>
        </w:rPr>
        <w:t xml:space="preserve"> </w:t>
      </w:r>
      <w:r>
        <w:rPr>
          <w:rFonts w:hint="eastAsia" w:eastAsia="宋体"/>
          <w:sz w:val="20"/>
          <w:lang w:val="en-US" w:eastAsia="zh-CN"/>
        </w:rPr>
        <w:t>The periodicity of  the MUSIM gaps can reach a certain value which is lager than the DRX cycle, so the NW B</w:t>
      </w:r>
      <w:r>
        <w:rPr>
          <w:rFonts w:hint="default" w:eastAsia="宋体"/>
          <w:sz w:val="20"/>
          <w:lang w:val="en-US" w:eastAsia="zh-CN"/>
        </w:rPr>
        <w:t>’</w:t>
      </w:r>
      <w:r>
        <w:rPr>
          <w:rFonts w:hint="eastAsia" w:eastAsia="宋体"/>
          <w:sz w:val="20"/>
          <w:lang w:val="en-US" w:eastAsia="zh-CN"/>
        </w:rPr>
        <w:t>s requirements shall be defined as max(DRX cycle, MGRP) and this can guarantee the effective requirements.</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lang w:val="en-US" w:eastAsia="zh-CN"/>
        </w:rPr>
      </w:pPr>
      <w:r>
        <w:rPr>
          <w:rFonts w:hint="eastAsia" w:eastAsia="宋体"/>
          <w:sz w:val="20"/>
          <w:lang w:val="en-US" w:eastAsia="zh-CN"/>
        </w:rPr>
        <w:br w:type="textWrapping"/>
      </w:r>
      <w:r>
        <w:rPr>
          <w:rFonts w:hint="eastAsia" w:eastAsia="宋体"/>
          <w:b/>
          <w:bCs/>
          <w:sz w:val="22"/>
          <w:szCs w:val="22"/>
          <w:lang w:val="en-US" w:eastAsia="zh-CN"/>
        </w:rPr>
        <w:t>Observation 1: The periodicity of  the MUSIM gaps can reach a certain value which is lager than the DRX cycle, so the NW B</w:t>
      </w:r>
      <w:r>
        <w:rPr>
          <w:rFonts w:hint="default" w:eastAsia="宋体"/>
          <w:b/>
          <w:bCs/>
          <w:sz w:val="22"/>
          <w:szCs w:val="22"/>
          <w:lang w:val="en-US" w:eastAsia="zh-CN"/>
        </w:rPr>
        <w:t>’</w:t>
      </w:r>
      <w:r>
        <w:rPr>
          <w:rFonts w:hint="eastAsia" w:eastAsia="宋体"/>
          <w:b/>
          <w:bCs/>
          <w:sz w:val="22"/>
          <w:szCs w:val="22"/>
          <w:lang w:val="en-US" w:eastAsia="zh-CN"/>
        </w:rPr>
        <w:t>s requirements shall be defined as max(DRX cycle, MGRP) and this can guarantee the effective requirements.</w:t>
      </w:r>
      <w:r>
        <w:rPr>
          <w:rFonts w:hint="eastAsia" w:eastAsia="宋体"/>
          <w:sz w:val="22"/>
          <w:szCs w:val="22"/>
          <w:lang w:val="en-US" w:eastAsia="zh-CN"/>
        </w:rPr>
        <w:br w:type="textWrapping"/>
      </w:r>
      <w:r>
        <w:rPr>
          <w:rFonts w:hint="eastAsia" w:eastAsia="宋体"/>
          <w:b/>
          <w:bCs/>
          <w:sz w:val="22"/>
          <w:szCs w:val="22"/>
          <w:lang w:val="en-US" w:eastAsia="zh-CN"/>
        </w:rPr>
        <w:t>Proposal 1: The legacy requirements for Idle/Inactive can be the baseline or starting point when defining the requirements for NW B.</w:t>
      </w:r>
    </w:p>
    <w:p>
      <w:pPr>
        <w:pStyle w:val="74"/>
        <w:rPr>
          <w:lang w:val="en-US"/>
        </w:rPr>
      </w:pPr>
      <w:r>
        <w:rPr>
          <w:lang w:val="en-US"/>
        </w:rPr>
        <w:t>Conclusion</w:t>
      </w:r>
    </w:p>
    <w:p>
      <w:pPr>
        <w:spacing w:before="120" w:after="120"/>
        <w:rPr>
          <w:rFonts w:eastAsia="宋体"/>
          <w:sz w:val="22"/>
          <w:szCs w:val="22"/>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NW B requirements</w:t>
      </w:r>
      <w:r>
        <w:rPr>
          <w:rFonts w:eastAsia="宋体"/>
          <w:sz w:val="22"/>
          <w:szCs w:val="22"/>
          <w:lang w:val="en-US" w:eastAsia="zh-CN"/>
        </w:rPr>
        <w:t xml:space="preserve"> related to MUSIM gaps</w:t>
      </w:r>
      <w:r>
        <w:rPr>
          <w:rFonts w:eastAsia="宋体"/>
          <w:sz w:val="22"/>
          <w:szCs w:val="22"/>
          <w:lang w:eastAsia="zh-CN"/>
        </w:rPr>
        <w:t>.</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eastAsia="宋体"/>
          <w:b/>
          <w:bCs/>
          <w:sz w:val="22"/>
          <w:szCs w:val="22"/>
          <w:lang w:val="en-US" w:eastAsia="zh-CN"/>
        </w:rPr>
        <w:t>Observation 1: The periodicity of  the MUSIM gaps can reach 5.12s which is lager than the DRX cycle, so the NW B</w:t>
      </w:r>
      <w:r>
        <w:rPr>
          <w:rFonts w:hint="default" w:eastAsia="宋体"/>
          <w:b/>
          <w:bCs/>
          <w:sz w:val="22"/>
          <w:szCs w:val="22"/>
          <w:lang w:val="en-US" w:eastAsia="zh-CN"/>
        </w:rPr>
        <w:t>’</w:t>
      </w:r>
      <w:r>
        <w:rPr>
          <w:rFonts w:hint="eastAsia" w:eastAsia="宋体"/>
          <w:b/>
          <w:bCs/>
          <w:sz w:val="22"/>
          <w:szCs w:val="22"/>
          <w:lang w:val="en-US" w:eastAsia="zh-CN"/>
        </w:rPr>
        <w:t>s requirements shall be defined as max(DRX cycle, MGRP) and this can guarantee the effective requirements.</w:t>
      </w:r>
      <w:r>
        <w:rPr>
          <w:rFonts w:hint="eastAsia" w:eastAsia="宋体"/>
          <w:sz w:val="22"/>
          <w:szCs w:val="22"/>
          <w:lang w:val="en-US" w:eastAsia="zh-CN"/>
        </w:rPr>
        <w:br w:type="textWrapping"/>
      </w:r>
      <w:r>
        <w:rPr>
          <w:rFonts w:hint="eastAsia" w:eastAsia="宋体"/>
          <w:b/>
          <w:bCs/>
          <w:sz w:val="22"/>
          <w:szCs w:val="22"/>
          <w:lang w:val="en-US" w:eastAsia="zh-CN"/>
        </w:rPr>
        <w:t>Proposal 1: The legacy requirements for Idle/Inactive can be the baseline or starting point when defining the requirements for NW B.</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4"/>
        </w:numPr>
        <w:kinsoku/>
        <w:wordWrap/>
        <w:overflowPunct/>
        <w:topLinePunct w:val="0"/>
        <w:autoSpaceDE/>
        <w:autoSpaceDN/>
        <w:bidi w:val="0"/>
        <w:adjustRightInd/>
        <w:snapToGrid/>
        <w:spacing w:line="360" w:lineRule="auto"/>
        <w:ind w:left="340" w:hanging="340"/>
        <w:textAlignment w:val="auto"/>
        <w:rPr>
          <w:sz w:val="22"/>
          <w:szCs w:val="22"/>
        </w:rPr>
      </w:pPr>
      <w:bookmarkStart w:id="0" w:name="_Ref114500673"/>
      <w:bookmarkEnd w:id="0"/>
      <w:r>
        <w:rPr>
          <w:sz w:val="22"/>
          <w:szCs w:val="22"/>
        </w:rPr>
        <w:t>RP-221018</w:t>
      </w:r>
      <w:r>
        <w:rPr>
          <w:rFonts w:hint="eastAsia"/>
          <w:sz w:val="22"/>
          <w:szCs w:val="22"/>
          <w:lang w:eastAsia="zh-CN"/>
        </w:rPr>
        <w:t>,</w:t>
      </w:r>
      <w:r>
        <w:rPr>
          <w:sz w:val="22"/>
          <w:szCs w:val="22"/>
          <w:lang w:eastAsia="zh-CN"/>
        </w:rPr>
        <w:t xml:space="preserve"> New WID: Further Enhancements on NR and MR-DC Measurement Gaps and Measurements without Gaps, </w:t>
      </w:r>
      <w:r>
        <w:rPr>
          <w:sz w:val="22"/>
          <w:szCs w:val="22"/>
          <w:lang w:val="en-US" w:eastAsia="zh-CN"/>
        </w:rPr>
        <w:t>MediaTek Inc, Intel Corporation</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sz w:val="22"/>
          <w:szCs w:val="22"/>
        </w:rPr>
      </w:pPr>
      <w:r>
        <w:rPr>
          <w:rFonts w:hint="eastAsia" w:eastAsia="宋体"/>
          <w:sz w:val="22"/>
          <w:szCs w:val="22"/>
          <w:lang w:val="en-US" w:eastAsia="zh-CN"/>
        </w:rPr>
        <w:t xml:space="preserve"> R4-2303248, WF on NR Dual Tx/Rx Multi-SIM,Vivo</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[98e-21-R18-MUSIM] vivo RP-223461</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R4-2301979, Discussion on NW B requirements with MUSIM gaps, Huawei</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R4-2302166, Discussion on NW B</w:t>
      </w:r>
      <w:r>
        <w:rPr>
          <w:rFonts w:hint="default" w:eastAsia="宋体"/>
          <w:sz w:val="22"/>
          <w:szCs w:val="22"/>
          <w:lang w:val="en-US" w:eastAsia="zh-CN"/>
        </w:rPr>
        <w:t>’</w:t>
      </w:r>
      <w:r>
        <w:rPr>
          <w:rFonts w:hint="eastAsia" w:eastAsia="宋体"/>
          <w:sz w:val="22"/>
          <w:szCs w:val="22"/>
          <w:lang w:val="en-US" w:eastAsia="zh-CN"/>
        </w:rPr>
        <w:t>s requirements, Ericsson</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1F6C6B"/>
    <w:rsid w:val="01295F0D"/>
    <w:rsid w:val="01410DC2"/>
    <w:rsid w:val="01536085"/>
    <w:rsid w:val="01652E48"/>
    <w:rsid w:val="018F1743"/>
    <w:rsid w:val="01907C39"/>
    <w:rsid w:val="01E70C97"/>
    <w:rsid w:val="029011A2"/>
    <w:rsid w:val="02A03627"/>
    <w:rsid w:val="02DB4554"/>
    <w:rsid w:val="02DC301F"/>
    <w:rsid w:val="02EE768C"/>
    <w:rsid w:val="0327096F"/>
    <w:rsid w:val="032D479E"/>
    <w:rsid w:val="03BF3D9F"/>
    <w:rsid w:val="03C57AFD"/>
    <w:rsid w:val="03C80AD2"/>
    <w:rsid w:val="04076F95"/>
    <w:rsid w:val="04383CC9"/>
    <w:rsid w:val="04421BA4"/>
    <w:rsid w:val="044B12E0"/>
    <w:rsid w:val="046301A2"/>
    <w:rsid w:val="04732FB8"/>
    <w:rsid w:val="04871DE8"/>
    <w:rsid w:val="0495547E"/>
    <w:rsid w:val="04A12403"/>
    <w:rsid w:val="04A815F7"/>
    <w:rsid w:val="04AA0D03"/>
    <w:rsid w:val="04AD06A4"/>
    <w:rsid w:val="04BD1E3A"/>
    <w:rsid w:val="050C7718"/>
    <w:rsid w:val="05214F03"/>
    <w:rsid w:val="05B1379B"/>
    <w:rsid w:val="05C6466C"/>
    <w:rsid w:val="05DB67C3"/>
    <w:rsid w:val="05F02736"/>
    <w:rsid w:val="062C2061"/>
    <w:rsid w:val="067C67DB"/>
    <w:rsid w:val="06AD1FE3"/>
    <w:rsid w:val="07073FA3"/>
    <w:rsid w:val="072972F0"/>
    <w:rsid w:val="076202A2"/>
    <w:rsid w:val="076A2A73"/>
    <w:rsid w:val="07C3764D"/>
    <w:rsid w:val="07CA0740"/>
    <w:rsid w:val="07F66AC5"/>
    <w:rsid w:val="0833764C"/>
    <w:rsid w:val="084677D5"/>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9823426"/>
    <w:rsid w:val="0A143BE1"/>
    <w:rsid w:val="0A286DFB"/>
    <w:rsid w:val="0A6C43DE"/>
    <w:rsid w:val="0ABC02E8"/>
    <w:rsid w:val="0AC16484"/>
    <w:rsid w:val="0AD555AC"/>
    <w:rsid w:val="0AED24FC"/>
    <w:rsid w:val="0B24532C"/>
    <w:rsid w:val="0B3F6621"/>
    <w:rsid w:val="0B4D2A88"/>
    <w:rsid w:val="0B527B25"/>
    <w:rsid w:val="0B5E0983"/>
    <w:rsid w:val="0B6A4840"/>
    <w:rsid w:val="0B707256"/>
    <w:rsid w:val="0B7129F9"/>
    <w:rsid w:val="0B744B6D"/>
    <w:rsid w:val="0B7E60C9"/>
    <w:rsid w:val="0B927AF3"/>
    <w:rsid w:val="0BEF4F2C"/>
    <w:rsid w:val="0BF03462"/>
    <w:rsid w:val="0BF56721"/>
    <w:rsid w:val="0C2046DF"/>
    <w:rsid w:val="0C5161F8"/>
    <w:rsid w:val="0C52360D"/>
    <w:rsid w:val="0C7C1976"/>
    <w:rsid w:val="0CAC6DE2"/>
    <w:rsid w:val="0CDE55BC"/>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8865F4"/>
    <w:rsid w:val="0E9D025B"/>
    <w:rsid w:val="0ED01837"/>
    <w:rsid w:val="0EF97174"/>
    <w:rsid w:val="0F2550AA"/>
    <w:rsid w:val="0F3A116B"/>
    <w:rsid w:val="0F511411"/>
    <w:rsid w:val="0F703346"/>
    <w:rsid w:val="0F80004E"/>
    <w:rsid w:val="0F871EAB"/>
    <w:rsid w:val="0F9F1528"/>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411C4"/>
    <w:rsid w:val="11EE75FC"/>
    <w:rsid w:val="11FA2349"/>
    <w:rsid w:val="12533BE9"/>
    <w:rsid w:val="126548EE"/>
    <w:rsid w:val="12817181"/>
    <w:rsid w:val="129E41E5"/>
    <w:rsid w:val="12C003F7"/>
    <w:rsid w:val="12DD774D"/>
    <w:rsid w:val="1346558B"/>
    <w:rsid w:val="136404F3"/>
    <w:rsid w:val="13B61E8E"/>
    <w:rsid w:val="13C23A1B"/>
    <w:rsid w:val="13C76244"/>
    <w:rsid w:val="13CF28FB"/>
    <w:rsid w:val="14175E0A"/>
    <w:rsid w:val="141F1BA5"/>
    <w:rsid w:val="142A2204"/>
    <w:rsid w:val="14695562"/>
    <w:rsid w:val="14782396"/>
    <w:rsid w:val="148942E3"/>
    <w:rsid w:val="14AC25B0"/>
    <w:rsid w:val="14AE0BED"/>
    <w:rsid w:val="14AF303C"/>
    <w:rsid w:val="14BE55AD"/>
    <w:rsid w:val="14E66CB3"/>
    <w:rsid w:val="15281376"/>
    <w:rsid w:val="156053E2"/>
    <w:rsid w:val="156508EF"/>
    <w:rsid w:val="157177C3"/>
    <w:rsid w:val="1581047E"/>
    <w:rsid w:val="15B0540D"/>
    <w:rsid w:val="15C84147"/>
    <w:rsid w:val="15CA017F"/>
    <w:rsid w:val="15D71AD5"/>
    <w:rsid w:val="15FC08F6"/>
    <w:rsid w:val="16241F41"/>
    <w:rsid w:val="1646133C"/>
    <w:rsid w:val="16DC0535"/>
    <w:rsid w:val="170716B6"/>
    <w:rsid w:val="171C1C94"/>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D91A80"/>
    <w:rsid w:val="1BF24F3D"/>
    <w:rsid w:val="1C1D36F1"/>
    <w:rsid w:val="1C386892"/>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662ECB"/>
    <w:rsid w:val="1FBB5482"/>
    <w:rsid w:val="200D64BE"/>
    <w:rsid w:val="20256516"/>
    <w:rsid w:val="20584BED"/>
    <w:rsid w:val="20617770"/>
    <w:rsid w:val="207A0CCC"/>
    <w:rsid w:val="21061BA2"/>
    <w:rsid w:val="212B1C97"/>
    <w:rsid w:val="21361FB5"/>
    <w:rsid w:val="214B3D89"/>
    <w:rsid w:val="21575426"/>
    <w:rsid w:val="215C1F77"/>
    <w:rsid w:val="2177769E"/>
    <w:rsid w:val="21D25FF2"/>
    <w:rsid w:val="21F70210"/>
    <w:rsid w:val="223C2DAF"/>
    <w:rsid w:val="224E39C0"/>
    <w:rsid w:val="22682C5C"/>
    <w:rsid w:val="226E077B"/>
    <w:rsid w:val="22780DA4"/>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ED1C1E"/>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671C46"/>
    <w:rsid w:val="2897657D"/>
    <w:rsid w:val="2898666C"/>
    <w:rsid w:val="28AB19F4"/>
    <w:rsid w:val="28D71E0B"/>
    <w:rsid w:val="28F045AC"/>
    <w:rsid w:val="28FF04E4"/>
    <w:rsid w:val="291D583E"/>
    <w:rsid w:val="299760C7"/>
    <w:rsid w:val="2999350D"/>
    <w:rsid w:val="299E7E78"/>
    <w:rsid w:val="29D60A95"/>
    <w:rsid w:val="29D94FA1"/>
    <w:rsid w:val="29E31604"/>
    <w:rsid w:val="29F87E04"/>
    <w:rsid w:val="29FC6C83"/>
    <w:rsid w:val="2A202E7A"/>
    <w:rsid w:val="2A2D73EC"/>
    <w:rsid w:val="2A3B565F"/>
    <w:rsid w:val="2AA369DD"/>
    <w:rsid w:val="2AD06022"/>
    <w:rsid w:val="2AEC47FC"/>
    <w:rsid w:val="2AF1331E"/>
    <w:rsid w:val="2AF81BE3"/>
    <w:rsid w:val="2B0A76B8"/>
    <w:rsid w:val="2B361003"/>
    <w:rsid w:val="2B3762A6"/>
    <w:rsid w:val="2B5B0F6E"/>
    <w:rsid w:val="2B9970F1"/>
    <w:rsid w:val="2C1738CF"/>
    <w:rsid w:val="2C331A29"/>
    <w:rsid w:val="2CB5787B"/>
    <w:rsid w:val="2CD30F03"/>
    <w:rsid w:val="2D0B7148"/>
    <w:rsid w:val="2D17770B"/>
    <w:rsid w:val="2D354DCA"/>
    <w:rsid w:val="2D6E6943"/>
    <w:rsid w:val="2D7E4AF7"/>
    <w:rsid w:val="2D8E349F"/>
    <w:rsid w:val="2D9469E6"/>
    <w:rsid w:val="2DAF78FF"/>
    <w:rsid w:val="2DEF20F0"/>
    <w:rsid w:val="2E041306"/>
    <w:rsid w:val="2E106E4C"/>
    <w:rsid w:val="2E2C25E7"/>
    <w:rsid w:val="2E4C211D"/>
    <w:rsid w:val="2E4D7F49"/>
    <w:rsid w:val="2E4E1129"/>
    <w:rsid w:val="2E6446EB"/>
    <w:rsid w:val="2E7F0E61"/>
    <w:rsid w:val="2E870765"/>
    <w:rsid w:val="2E8D0791"/>
    <w:rsid w:val="2E9B39A1"/>
    <w:rsid w:val="2F047EE8"/>
    <w:rsid w:val="2F085C75"/>
    <w:rsid w:val="2F2B12A9"/>
    <w:rsid w:val="2F626907"/>
    <w:rsid w:val="2F956224"/>
    <w:rsid w:val="2FB449B9"/>
    <w:rsid w:val="2FC73BC7"/>
    <w:rsid w:val="2FE311E4"/>
    <w:rsid w:val="2FF608DC"/>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29F684F"/>
    <w:rsid w:val="32C77C90"/>
    <w:rsid w:val="330258B3"/>
    <w:rsid w:val="33106E3B"/>
    <w:rsid w:val="333E4968"/>
    <w:rsid w:val="337E28B4"/>
    <w:rsid w:val="338B67C9"/>
    <w:rsid w:val="33D163EF"/>
    <w:rsid w:val="33D45DFD"/>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4F3D29"/>
    <w:rsid w:val="355C013C"/>
    <w:rsid w:val="356A601B"/>
    <w:rsid w:val="35841013"/>
    <w:rsid w:val="358B79C9"/>
    <w:rsid w:val="359A00B9"/>
    <w:rsid w:val="36225127"/>
    <w:rsid w:val="36237E20"/>
    <w:rsid w:val="36286678"/>
    <w:rsid w:val="363803C7"/>
    <w:rsid w:val="363B2361"/>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851608"/>
    <w:rsid w:val="38A43764"/>
    <w:rsid w:val="38A45712"/>
    <w:rsid w:val="38A47DD9"/>
    <w:rsid w:val="38B04451"/>
    <w:rsid w:val="38CC35B4"/>
    <w:rsid w:val="38DB6E66"/>
    <w:rsid w:val="3933207C"/>
    <w:rsid w:val="394B37F2"/>
    <w:rsid w:val="39985F30"/>
    <w:rsid w:val="39D3500A"/>
    <w:rsid w:val="39D96419"/>
    <w:rsid w:val="39E55169"/>
    <w:rsid w:val="39E84553"/>
    <w:rsid w:val="3A094E52"/>
    <w:rsid w:val="3A3317F4"/>
    <w:rsid w:val="3A3E4729"/>
    <w:rsid w:val="3A675D63"/>
    <w:rsid w:val="3A9F7948"/>
    <w:rsid w:val="3AA02CE4"/>
    <w:rsid w:val="3AA628ED"/>
    <w:rsid w:val="3AB174E8"/>
    <w:rsid w:val="3ABA4B72"/>
    <w:rsid w:val="3AC76FD5"/>
    <w:rsid w:val="3ACE1617"/>
    <w:rsid w:val="3AD31906"/>
    <w:rsid w:val="3AD969F8"/>
    <w:rsid w:val="3AFD1BC4"/>
    <w:rsid w:val="3B4C622A"/>
    <w:rsid w:val="3B822235"/>
    <w:rsid w:val="3BC25680"/>
    <w:rsid w:val="3BE16ECF"/>
    <w:rsid w:val="3C4B0ED5"/>
    <w:rsid w:val="3CA91418"/>
    <w:rsid w:val="3CBD75BF"/>
    <w:rsid w:val="3CC33BCC"/>
    <w:rsid w:val="3CD641A1"/>
    <w:rsid w:val="3CE2490A"/>
    <w:rsid w:val="3CEA648A"/>
    <w:rsid w:val="3D1502D9"/>
    <w:rsid w:val="3D555673"/>
    <w:rsid w:val="3D5657CC"/>
    <w:rsid w:val="3D5D2E26"/>
    <w:rsid w:val="3D79358A"/>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9E0865"/>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94491A"/>
    <w:rsid w:val="43BD5DE5"/>
    <w:rsid w:val="43D65E39"/>
    <w:rsid w:val="43D6606E"/>
    <w:rsid w:val="441111D7"/>
    <w:rsid w:val="44196790"/>
    <w:rsid w:val="444D54BA"/>
    <w:rsid w:val="44742FDB"/>
    <w:rsid w:val="449D508C"/>
    <w:rsid w:val="44B15AF7"/>
    <w:rsid w:val="44B36E39"/>
    <w:rsid w:val="44EC7013"/>
    <w:rsid w:val="44FB3AE3"/>
    <w:rsid w:val="45427AA4"/>
    <w:rsid w:val="45564CA5"/>
    <w:rsid w:val="455B6233"/>
    <w:rsid w:val="456A6A48"/>
    <w:rsid w:val="457C3D14"/>
    <w:rsid w:val="45865E2C"/>
    <w:rsid w:val="45911A43"/>
    <w:rsid w:val="45A24E61"/>
    <w:rsid w:val="45F10EC5"/>
    <w:rsid w:val="462F5D7E"/>
    <w:rsid w:val="4676381B"/>
    <w:rsid w:val="467744FD"/>
    <w:rsid w:val="46A9603F"/>
    <w:rsid w:val="46AF30F0"/>
    <w:rsid w:val="46E12276"/>
    <w:rsid w:val="46F51A7F"/>
    <w:rsid w:val="47140188"/>
    <w:rsid w:val="476B7898"/>
    <w:rsid w:val="47AD5C4C"/>
    <w:rsid w:val="47B32E9C"/>
    <w:rsid w:val="48212AE9"/>
    <w:rsid w:val="486C4CE7"/>
    <w:rsid w:val="489713C3"/>
    <w:rsid w:val="48A262B1"/>
    <w:rsid w:val="48BA3284"/>
    <w:rsid w:val="48CB1CC0"/>
    <w:rsid w:val="49013C23"/>
    <w:rsid w:val="49132BF9"/>
    <w:rsid w:val="49163580"/>
    <w:rsid w:val="492A1BD4"/>
    <w:rsid w:val="49582843"/>
    <w:rsid w:val="49733467"/>
    <w:rsid w:val="49A418F2"/>
    <w:rsid w:val="49C8100A"/>
    <w:rsid w:val="49FF2037"/>
    <w:rsid w:val="4A270A04"/>
    <w:rsid w:val="4A6F608D"/>
    <w:rsid w:val="4A885CE1"/>
    <w:rsid w:val="4A9B1697"/>
    <w:rsid w:val="4ABE4F66"/>
    <w:rsid w:val="4ADB4E28"/>
    <w:rsid w:val="4AF75899"/>
    <w:rsid w:val="4B2517BD"/>
    <w:rsid w:val="4B333D7A"/>
    <w:rsid w:val="4B5523AC"/>
    <w:rsid w:val="4B761AEF"/>
    <w:rsid w:val="4B974FF2"/>
    <w:rsid w:val="4B9E0422"/>
    <w:rsid w:val="4BC74E08"/>
    <w:rsid w:val="4BD07997"/>
    <w:rsid w:val="4C352DA8"/>
    <w:rsid w:val="4C6F66E5"/>
    <w:rsid w:val="4C786851"/>
    <w:rsid w:val="4C8B64E8"/>
    <w:rsid w:val="4C942881"/>
    <w:rsid w:val="4CD020F9"/>
    <w:rsid w:val="4D0B17EF"/>
    <w:rsid w:val="4D2F7723"/>
    <w:rsid w:val="4D406BD1"/>
    <w:rsid w:val="4D4E492E"/>
    <w:rsid w:val="4D5047B5"/>
    <w:rsid w:val="4D605A45"/>
    <w:rsid w:val="4DF521AC"/>
    <w:rsid w:val="4E0A2800"/>
    <w:rsid w:val="4E0D58C8"/>
    <w:rsid w:val="4E5079C5"/>
    <w:rsid w:val="4E623BD3"/>
    <w:rsid w:val="4E7906E7"/>
    <w:rsid w:val="4E837C45"/>
    <w:rsid w:val="4E93595E"/>
    <w:rsid w:val="4E993495"/>
    <w:rsid w:val="4EA30D9D"/>
    <w:rsid w:val="4EB2058C"/>
    <w:rsid w:val="4EB60C48"/>
    <w:rsid w:val="4EEF1B44"/>
    <w:rsid w:val="4EF50BE1"/>
    <w:rsid w:val="4F0A27C3"/>
    <w:rsid w:val="4F165D52"/>
    <w:rsid w:val="4F1D369F"/>
    <w:rsid w:val="4F290247"/>
    <w:rsid w:val="4F323CD2"/>
    <w:rsid w:val="4F332C0A"/>
    <w:rsid w:val="4F433DC8"/>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9B442A"/>
    <w:rsid w:val="51AC5137"/>
    <w:rsid w:val="51B463DB"/>
    <w:rsid w:val="51C31254"/>
    <w:rsid w:val="51C979DD"/>
    <w:rsid w:val="520A22AE"/>
    <w:rsid w:val="52247A0F"/>
    <w:rsid w:val="523D42DD"/>
    <w:rsid w:val="52853336"/>
    <w:rsid w:val="52881D50"/>
    <w:rsid w:val="529B3EC4"/>
    <w:rsid w:val="52DB19FD"/>
    <w:rsid w:val="52EE339D"/>
    <w:rsid w:val="5306292A"/>
    <w:rsid w:val="530822C8"/>
    <w:rsid w:val="533E1E81"/>
    <w:rsid w:val="536F3F83"/>
    <w:rsid w:val="53707DDE"/>
    <w:rsid w:val="537E0058"/>
    <w:rsid w:val="53950AA6"/>
    <w:rsid w:val="53C502CE"/>
    <w:rsid w:val="53E64B1C"/>
    <w:rsid w:val="53E8652B"/>
    <w:rsid w:val="53EB486A"/>
    <w:rsid w:val="53EE67E9"/>
    <w:rsid w:val="53FD1C03"/>
    <w:rsid w:val="540817F6"/>
    <w:rsid w:val="543F413B"/>
    <w:rsid w:val="54591CDE"/>
    <w:rsid w:val="54625354"/>
    <w:rsid w:val="54D43100"/>
    <w:rsid w:val="55942252"/>
    <w:rsid w:val="55EC2897"/>
    <w:rsid w:val="5652511E"/>
    <w:rsid w:val="56543A0D"/>
    <w:rsid w:val="566B50BC"/>
    <w:rsid w:val="56A4132F"/>
    <w:rsid w:val="56AF2E6F"/>
    <w:rsid w:val="56F37D3E"/>
    <w:rsid w:val="56F473C0"/>
    <w:rsid w:val="56FD3D8C"/>
    <w:rsid w:val="570B6550"/>
    <w:rsid w:val="57196157"/>
    <w:rsid w:val="57745BB6"/>
    <w:rsid w:val="578A1BF3"/>
    <w:rsid w:val="57BD6C04"/>
    <w:rsid w:val="57C51573"/>
    <w:rsid w:val="57DE28CC"/>
    <w:rsid w:val="57FF606E"/>
    <w:rsid w:val="580716CC"/>
    <w:rsid w:val="58220A26"/>
    <w:rsid w:val="58381DBD"/>
    <w:rsid w:val="58510290"/>
    <w:rsid w:val="58B91125"/>
    <w:rsid w:val="58C64CF3"/>
    <w:rsid w:val="58CB3B78"/>
    <w:rsid w:val="590D2328"/>
    <w:rsid w:val="59232C0B"/>
    <w:rsid w:val="594D06B7"/>
    <w:rsid w:val="598D03EC"/>
    <w:rsid w:val="59C83A39"/>
    <w:rsid w:val="5A145DF0"/>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4E44D4"/>
    <w:rsid w:val="5CE536CF"/>
    <w:rsid w:val="5D0576C4"/>
    <w:rsid w:val="5D223425"/>
    <w:rsid w:val="5D230368"/>
    <w:rsid w:val="5D255730"/>
    <w:rsid w:val="5D5667E0"/>
    <w:rsid w:val="5D580881"/>
    <w:rsid w:val="5DA13534"/>
    <w:rsid w:val="5DCB56EC"/>
    <w:rsid w:val="5E1463C6"/>
    <w:rsid w:val="5E4B7A1D"/>
    <w:rsid w:val="5E50050F"/>
    <w:rsid w:val="5E68591D"/>
    <w:rsid w:val="5E9E597C"/>
    <w:rsid w:val="5EA97C8F"/>
    <w:rsid w:val="5F0936DE"/>
    <w:rsid w:val="5F171517"/>
    <w:rsid w:val="5F7D16C2"/>
    <w:rsid w:val="5F892553"/>
    <w:rsid w:val="6046706E"/>
    <w:rsid w:val="60492B3E"/>
    <w:rsid w:val="6089047C"/>
    <w:rsid w:val="60A859A2"/>
    <w:rsid w:val="60AB29AA"/>
    <w:rsid w:val="60AC67BD"/>
    <w:rsid w:val="60C06489"/>
    <w:rsid w:val="612354B4"/>
    <w:rsid w:val="613B7AE1"/>
    <w:rsid w:val="615A223E"/>
    <w:rsid w:val="615B47A6"/>
    <w:rsid w:val="616435A6"/>
    <w:rsid w:val="61A6014E"/>
    <w:rsid w:val="61D63921"/>
    <w:rsid w:val="61F443E9"/>
    <w:rsid w:val="62213533"/>
    <w:rsid w:val="62270D05"/>
    <w:rsid w:val="62461BF2"/>
    <w:rsid w:val="62607426"/>
    <w:rsid w:val="62655207"/>
    <w:rsid w:val="629D7EE8"/>
    <w:rsid w:val="62D50998"/>
    <w:rsid w:val="62E7507D"/>
    <w:rsid w:val="62F67597"/>
    <w:rsid w:val="630C34D0"/>
    <w:rsid w:val="6322080B"/>
    <w:rsid w:val="639215D8"/>
    <w:rsid w:val="63A36BE5"/>
    <w:rsid w:val="63E5033D"/>
    <w:rsid w:val="63EE162B"/>
    <w:rsid w:val="63F75B8A"/>
    <w:rsid w:val="63F96D75"/>
    <w:rsid w:val="641B0760"/>
    <w:rsid w:val="64203CB4"/>
    <w:rsid w:val="64222857"/>
    <w:rsid w:val="64335EB1"/>
    <w:rsid w:val="644B25BC"/>
    <w:rsid w:val="647F6D16"/>
    <w:rsid w:val="64A2595B"/>
    <w:rsid w:val="64D0513C"/>
    <w:rsid w:val="64EB1866"/>
    <w:rsid w:val="64F702F2"/>
    <w:rsid w:val="651424EE"/>
    <w:rsid w:val="65287A29"/>
    <w:rsid w:val="655E1155"/>
    <w:rsid w:val="655F4773"/>
    <w:rsid w:val="65636455"/>
    <w:rsid w:val="65A240BE"/>
    <w:rsid w:val="65A273A9"/>
    <w:rsid w:val="65AE5114"/>
    <w:rsid w:val="65CB5A52"/>
    <w:rsid w:val="662861DC"/>
    <w:rsid w:val="66286B79"/>
    <w:rsid w:val="66306F43"/>
    <w:rsid w:val="66326E97"/>
    <w:rsid w:val="665265F4"/>
    <w:rsid w:val="6699652A"/>
    <w:rsid w:val="66A93110"/>
    <w:rsid w:val="66AF2B2C"/>
    <w:rsid w:val="672833FF"/>
    <w:rsid w:val="67447CAA"/>
    <w:rsid w:val="6772565E"/>
    <w:rsid w:val="679D7D9D"/>
    <w:rsid w:val="67B52945"/>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661AEA"/>
    <w:rsid w:val="6A8213EE"/>
    <w:rsid w:val="6A9553FE"/>
    <w:rsid w:val="6AC30E38"/>
    <w:rsid w:val="6ADB66AC"/>
    <w:rsid w:val="6B3816B9"/>
    <w:rsid w:val="6B570F9E"/>
    <w:rsid w:val="6B704D44"/>
    <w:rsid w:val="6B7A4A17"/>
    <w:rsid w:val="6B7F1BF6"/>
    <w:rsid w:val="6B8A1142"/>
    <w:rsid w:val="6B9512FD"/>
    <w:rsid w:val="6BB554FE"/>
    <w:rsid w:val="6BB87BB7"/>
    <w:rsid w:val="6BC12EDC"/>
    <w:rsid w:val="6BE255D8"/>
    <w:rsid w:val="6BE76A97"/>
    <w:rsid w:val="6BF056A3"/>
    <w:rsid w:val="6BF43FAF"/>
    <w:rsid w:val="6C1363EA"/>
    <w:rsid w:val="6C1F175D"/>
    <w:rsid w:val="6C3E480C"/>
    <w:rsid w:val="6C4A4478"/>
    <w:rsid w:val="6C5002D5"/>
    <w:rsid w:val="6C83219C"/>
    <w:rsid w:val="6C833B41"/>
    <w:rsid w:val="6C9803A4"/>
    <w:rsid w:val="6D243939"/>
    <w:rsid w:val="6D447778"/>
    <w:rsid w:val="6D620170"/>
    <w:rsid w:val="6D84645E"/>
    <w:rsid w:val="6D8F437E"/>
    <w:rsid w:val="6D990245"/>
    <w:rsid w:val="6DB46943"/>
    <w:rsid w:val="6DC62455"/>
    <w:rsid w:val="6E2709E5"/>
    <w:rsid w:val="6E5231A4"/>
    <w:rsid w:val="6E5A40EE"/>
    <w:rsid w:val="6E671D27"/>
    <w:rsid w:val="6E7D48F4"/>
    <w:rsid w:val="6E9C16AF"/>
    <w:rsid w:val="6E9D390D"/>
    <w:rsid w:val="6EE10B05"/>
    <w:rsid w:val="6F0472BB"/>
    <w:rsid w:val="6F054304"/>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4F46F0"/>
    <w:rsid w:val="7255143F"/>
    <w:rsid w:val="726436E6"/>
    <w:rsid w:val="72700C83"/>
    <w:rsid w:val="727E6483"/>
    <w:rsid w:val="728453D5"/>
    <w:rsid w:val="729B79DD"/>
    <w:rsid w:val="72F91A90"/>
    <w:rsid w:val="73B02110"/>
    <w:rsid w:val="73CE0E30"/>
    <w:rsid w:val="73F95D4E"/>
    <w:rsid w:val="74044161"/>
    <w:rsid w:val="74194164"/>
    <w:rsid w:val="742D6B25"/>
    <w:rsid w:val="744446C4"/>
    <w:rsid w:val="747E2170"/>
    <w:rsid w:val="74994FF2"/>
    <w:rsid w:val="74BA0C6B"/>
    <w:rsid w:val="74EE31EA"/>
    <w:rsid w:val="75350693"/>
    <w:rsid w:val="7546677D"/>
    <w:rsid w:val="754B2AC0"/>
    <w:rsid w:val="757031D9"/>
    <w:rsid w:val="75787002"/>
    <w:rsid w:val="75842DFC"/>
    <w:rsid w:val="75BE0722"/>
    <w:rsid w:val="76437D02"/>
    <w:rsid w:val="765120A6"/>
    <w:rsid w:val="767F05D4"/>
    <w:rsid w:val="76BF7D3D"/>
    <w:rsid w:val="76E955C3"/>
    <w:rsid w:val="77123ACC"/>
    <w:rsid w:val="77247924"/>
    <w:rsid w:val="772B1B20"/>
    <w:rsid w:val="774D02AE"/>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560C03"/>
    <w:rsid w:val="7963139E"/>
    <w:rsid w:val="796D66AC"/>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AF51135"/>
    <w:rsid w:val="7AFA480E"/>
    <w:rsid w:val="7B0320BB"/>
    <w:rsid w:val="7B1E76B6"/>
    <w:rsid w:val="7B5204F9"/>
    <w:rsid w:val="7B6E3852"/>
    <w:rsid w:val="7BCD7043"/>
    <w:rsid w:val="7BDA2B39"/>
    <w:rsid w:val="7C7F4F3C"/>
    <w:rsid w:val="7C9C55B4"/>
    <w:rsid w:val="7CA544A2"/>
    <w:rsid w:val="7CC7003B"/>
    <w:rsid w:val="7CCD67D7"/>
    <w:rsid w:val="7CF45745"/>
    <w:rsid w:val="7D4D5856"/>
    <w:rsid w:val="7DAA16F6"/>
    <w:rsid w:val="7DE14EF9"/>
    <w:rsid w:val="7E183EEA"/>
    <w:rsid w:val="7E440B2B"/>
    <w:rsid w:val="7E6752B6"/>
    <w:rsid w:val="7E704F11"/>
    <w:rsid w:val="7E80292D"/>
    <w:rsid w:val="7E84382C"/>
    <w:rsid w:val="7E855AE7"/>
    <w:rsid w:val="7E9D718F"/>
    <w:rsid w:val="7EA7411B"/>
    <w:rsid w:val="7EA874D5"/>
    <w:rsid w:val="7EAA0221"/>
    <w:rsid w:val="7EB02A3C"/>
    <w:rsid w:val="7F251450"/>
    <w:rsid w:val="7F2C7A42"/>
    <w:rsid w:val="7F381A47"/>
    <w:rsid w:val="7F3932D6"/>
    <w:rsid w:val="7F3B3199"/>
    <w:rsid w:val="7F3D07F6"/>
    <w:rsid w:val="7F613C7E"/>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 w:type="paragraph" w:customStyle="1" w:styleId="79">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2023-05-15T12:36:13Z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